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>
            <w:r>
              <w:t>Приложение 10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>
            <w:r>
              <w:t xml:space="preserve">от </w:t>
            </w:r>
            <w:r w:rsidR="00EA7C9E">
              <w:t>23.04.2021</w:t>
            </w:r>
            <w:r w:rsidR="00FE2A4C">
              <w:t xml:space="preserve"> № 88-691</w:t>
            </w:r>
            <w:r>
              <w:t xml:space="preserve">     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</w:tr>
      <w:tr w:rsidR="00784ADF" w:rsidTr="00784AD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E3C" w:rsidRDefault="00784ADF" w:rsidP="00C94B6C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</w:t>
            </w:r>
          </w:p>
          <w:p w:rsidR="00784ADF" w:rsidRDefault="00784ADF" w:rsidP="00C94B6C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тыс. руб.</w:t>
            </w:r>
          </w:p>
        </w:tc>
      </w:tr>
      <w:tr w:rsidR="00784ADF" w:rsidTr="00784AD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2023 год</w:t>
            </w:r>
          </w:p>
        </w:tc>
      </w:tr>
      <w:tr w:rsidR="00784ADF" w:rsidTr="00784AD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4ADF" w:rsidRDefault="00784ADF" w:rsidP="00C94B6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/>
        </w:tc>
      </w:tr>
    </w:tbl>
    <w:p w:rsidR="00784ADF" w:rsidRPr="00784ADF" w:rsidRDefault="00784AD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84ADF" w:rsidTr="00784AD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F" w:rsidRDefault="00784ADF" w:rsidP="00C94B6C">
            <w:pPr>
              <w:jc w:val="center"/>
            </w:pPr>
            <w:r>
              <w:t>5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84ADF" w:rsidRDefault="00784ADF" w:rsidP="00C94B6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598 086,9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377 600,0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5 387 600,0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1 642 400,0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5 387 600,0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1 642 400,0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-1 642 400,0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-1 642 400,0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784ADF" w:rsidRDefault="00784ADF" w:rsidP="00C94B6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-1 200 000,0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84ADF" w:rsidRDefault="00784ADF" w:rsidP="00C94B6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84ADF" w:rsidRDefault="00784ADF" w:rsidP="00C94B6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220 486,9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84ADF" w:rsidRDefault="00784ADF" w:rsidP="00C94B6C">
            <w:pPr>
              <w:jc w:val="right"/>
            </w:pPr>
            <w:r>
              <w:t> </w:t>
            </w:r>
          </w:p>
        </w:tc>
      </w:tr>
      <w:tr w:rsidR="00784ADF" w:rsidTr="00784AD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</w:tr>
      <w:tr w:rsidR="00784ADF" w:rsidTr="00784AD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ADF" w:rsidRDefault="00784ADF" w:rsidP="00C94B6C"/>
        </w:tc>
      </w:tr>
    </w:tbl>
    <w:p w:rsidR="00E2598B" w:rsidRPr="00784ADF" w:rsidRDefault="00E2598B" w:rsidP="00784ADF"/>
    <w:sectPr w:rsidR="00E2598B" w:rsidRPr="00784ADF" w:rsidSect="00FE2A4C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F2E" w:rsidRDefault="00681F2E" w:rsidP="00784ADF">
      <w:r>
        <w:separator/>
      </w:r>
    </w:p>
  </w:endnote>
  <w:endnote w:type="continuationSeparator" w:id="1">
    <w:p w:rsidR="00681F2E" w:rsidRDefault="00681F2E" w:rsidP="00784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F2E" w:rsidRDefault="00681F2E" w:rsidP="00784ADF">
      <w:r>
        <w:separator/>
      </w:r>
    </w:p>
  </w:footnote>
  <w:footnote w:type="continuationSeparator" w:id="1">
    <w:p w:rsidR="00681F2E" w:rsidRDefault="00681F2E" w:rsidP="00784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DF" w:rsidRDefault="0056025B" w:rsidP="00BE014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8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ADF" w:rsidRDefault="00784A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ADF" w:rsidRDefault="0056025B" w:rsidP="00BE014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84AD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7C9E">
      <w:rPr>
        <w:rStyle w:val="a7"/>
        <w:noProof/>
      </w:rPr>
      <w:t>2</w:t>
    </w:r>
    <w:r>
      <w:rPr>
        <w:rStyle w:val="a7"/>
      </w:rPr>
      <w:fldChar w:fldCharType="end"/>
    </w:r>
  </w:p>
  <w:p w:rsidR="00784ADF" w:rsidRDefault="00784AD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784ADF"/>
    <w:rsid w:val="000B0EA4"/>
    <w:rsid w:val="001B266A"/>
    <w:rsid w:val="00242E3C"/>
    <w:rsid w:val="002A229D"/>
    <w:rsid w:val="002C3F39"/>
    <w:rsid w:val="003B695B"/>
    <w:rsid w:val="00522C1B"/>
    <w:rsid w:val="0056025B"/>
    <w:rsid w:val="006808C6"/>
    <w:rsid w:val="00681F2E"/>
    <w:rsid w:val="0070319D"/>
    <w:rsid w:val="0077512E"/>
    <w:rsid w:val="00784ADF"/>
    <w:rsid w:val="00840BFC"/>
    <w:rsid w:val="00906AB4"/>
    <w:rsid w:val="00A24CAF"/>
    <w:rsid w:val="00AD0DD6"/>
    <w:rsid w:val="00B912FD"/>
    <w:rsid w:val="00CE30AD"/>
    <w:rsid w:val="00E2598B"/>
    <w:rsid w:val="00EA7C9E"/>
    <w:rsid w:val="00F216E4"/>
    <w:rsid w:val="00F6400A"/>
    <w:rsid w:val="00FE2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ADF"/>
  </w:style>
  <w:style w:type="paragraph" w:styleId="a5">
    <w:name w:val="footer"/>
    <w:basedOn w:val="a"/>
    <w:link w:val="a6"/>
    <w:uiPriority w:val="99"/>
    <w:semiHidden/>
    <w:unhideWhenUsed/>
    <w:rsid w:val="00784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ADF"/>
  </w:style>
  <w:style w:type="character" w:styleId="a7">
    <w:name w:val="page number"/>
    <w:basedOn w:val="a0"/>
    <w:uiPriority w:val="99"/>
    <w:semiHidden/>
    <w:unhideWhenUsed/>
    <w:rsid w:val="00784A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416</Words>
  <Characters>2374</Characters>
  <Application>Microsoft Office Word</Application>
  <DocSecurity>0</DocSecurity>
  <Lines>19</Lines>
  <Paragraphs>5</Paragraphs>
  <ScaleCrop>false</ScaleCrop>
  <Company>Комитет по финансам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6</cp:revision>
  <cp:lastPrinted>2021-04-23T06:38:00Z</cp:lastPrinted>
  <dcterms:created xsi:type="dcterms:W3CDTF">2021-04-20T12:28:00Z</dcterms:created>
  <dcterms:modified xsi:type="dcterms:W3CDTF">2021-04-23T07:13:00Z</dcterms:modified>
</cp:coreProperties>
</file>